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-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lius-Küchler-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wege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